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525F5" w14:textId="77777777" w:rsidR="00E46376" w:rsidRDefault="00E46376" w:rsidP="00E463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de LEIGH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1395 – 1439)</w:t>
      </w:r>
    </w:p>
    <w:p w14:paraId="1BADF03D" w14:textId="77777777" w:rsidR="00E46376" w:rsidRDefault="00E46376" w:rsidP="00E46376">
      <w:pPr>
        <w:pStyle w:val="NoSpacing"/>
        <w:rPr>
          <w:rFonts w:cs="Times New Roman"/>
          <w:szCs w:val="24"/>
        </w:rPr>
      </w:pPr>
    </w:p>
    <w:p w14:paraId="7AE60B87" w14:textId="77777777" w:rsidR="00E46376" w:rsidRDefault="00E46376" w:rsidP="00E46376">
      <w:pPr>
        <w:pStyle w:val="NoSpacing"/>
        <w:rPr>
          <w:rFonts w:cs="Times New Roman"/>
          <w:szCs w:val="24"/>
        </w:rPr>
      </w:pPr>
    </w:p>
    <w:p w14:paraId="66554329" w14:textId="77777777" w:rsidR="00E46376" w:rsidRDefault="00E46376" w:rsidP="00E463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 of John Thomas Leigh and Margery Hockenhull.    (FamilySearch)</w:t>
      </w:r>
    </w:p>
    <w:p w14:paraId="6FFE6551" w14:textId="77777777" w:rsidR="00E46376" w:rsidRDefault="00E46376" w:rsidP="00E463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Emily Parker.   (ibid.)</w:t>
      </w:r>
    </w:p>
    <w:p w14:paraId="0D81C413" w14:textId="77777777" w:rsidR="00E46376" w:rsidRDefault="00E46376" w:rsidP="00E463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Son:   Benedict(q.v.)    (ibid.)</w:t>
      </w:r>
    </w:p>
    <w:p w14:paraId="464BB2E4" w14:textId="77777777" w:rsidR="00E46376" w:rsidRDefault="00E46376" w:rsidP="00E46376">
      <w:pPr>
        <w:pStyle w:val="NoSpacing"/>
        <w:rPr>
          <w:rFonts w:cs="Times New Roman"/>
          <w:szCs w:val="24"/>
        </w:rPr>
      </w:pPr>
    </w:p>
    <w:p w14:paraId="611AB230" w14:textId="77777777" w:rsidR="00E46376" w:rsidRDefault="00E46376" w:rsidP="00E46376">
      <w:pPr>
        <w:pStyle w:val="NoSpacing"/>
        <w:rPr>
          <w:rFonts w:cs="Times New Roman"/>
          <w:szCs w:val="24"/>
        </w:rPr>
      </w:pPr>
    </w:p>
    <w:p w14:paraId="5832C1B7" w14:textId="77777777" w:rsidR="00E46376" w:rsidRDefault="00E46376" w:rsidP="00E463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1395</w:t>
      </w:r>
      <w:r>
        <w:rPr>
          <w:rFonts w:cs="Times New Roman"/>
          <w:szCs w:val="24"/>
        </w:rPr>
        <w:tab/>
        <w:t>Born in Adlington, Lancashire.   (ibid.)</w:t>
      </w:r>
    </w:p>
    <w:p w14:paraId="2E3E6100" w14:textId="77777777" w:rsidR="00E46376" w:rsidRDefault="00E46376" w:rsidP="00E463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1439</w:t>
      </w:r>
      <w:r>
        <w:rPr>
          <w:rFonts w:cs="Times New Roman"/>
          <w:szCs w:val="24"/>
        </w:rPr>
        <w:tab/>
        <w:t>Died in Buckingham.  (ibid.)</w:t>
      </w:r>
    </w:p>
    <w:p w14:paraId="2A1BF679" w14:textId="77777777" w:rsidR="00E46376" w:rsidRDefault="00E46376" w:rsidP="00E46376">
      <w:pPr>
        <w:pStyle w:val="NoSpacing"/>
        <w:rPr>
          <w:rFonts w:cs="Times New Roman"/>
          <w:szCs w:val="24"/>
        </w:rPr>
      </w:pPr>
    </w:p>
    <w:p w14:paraId="0DCB3FA6" w14:textId="77777777" w:rsidR="00E46376" w:rsidRDefault="00E46376" w:rsidP="00E46376">
      <w:pPr>
        <w:pStyle w:val="NoSpacing"/>
        <w:rPr>
          <w:rFonts w:cs="Times New Roman"/>
          <w:szCs w:val="24"/>
        </w:rPr>
      </w:pPr>
    </w:p>
    <w:p w14:paraId="495585EA" w14:textId="77777777" w:rsidR="00E46376" w:rsidRDefault="00E46376" w:rsidP="00E463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September 2023</w:t>
      </w:r>
    </w:p>
    <w:p w14:paraId="79F6CEC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2D69D" w14:textId="77777777" w:rsidR="00E46376" w:rsidRDefault="00E46376" w:rsidP="009139A6">
      <w:r>
        <w:separator/>
      </w:r>
    </w:p>
  </w:endnote>
  <w:endnote w:type="continuationSeparator" w:id="0">
    <w:p w14:paraId="3A10AFB3" w14:textId="77777777" w:rsidR="00E46376" w:rsidRDefault="00E4637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A3AB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AF53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75BA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805B6" w14:textId="77777777" w:rsidR="00E46376" w:rsidRDefault="00E46376" w:rsidP="009139A6">
      <w:r>
        <w:separator/>
      </w:r>
    </w:p>
  </w:footnote>
  <w:footnote w:type="continuationSeparator" w:id="0">
    <w:p w14:paraId="2A8C0B72" w14:textId="77777777" w:rsidR="00E46376" w:rsidRDefault="00E4637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A3DB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0440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F2BE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376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4637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74D4E"/>
  <w15:chartTrackingRefBased/>
  <w15:docId w15:val="{35F5F67C-4A9E-4F82-A83E-AECE2B23B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2023-09-09T20:39:00Z</dcterms:created>
  <dcterms:modified xsi:type="dcterms:W3CDTF">2023-09-09T20:39:00Z</dcterms:modified>
</cp:coreProperties>
</file>